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4273FD" w:rsidRPr="00A8551E" w14:paraId="6E2B6D0C" w14:textId="77777777">
        <w:tc>
          <w:tcPr>
            <w:tcW w:w="3097" w:type="dxa"/>
          </w:tcPr>
          <w:p w14:paraId="08E791B1" w14:textId="330149C0" w:rsidR="004273FD" w:rsidRPr="00A8551E" w:rsidRDefault="004273FD" w:rsidP="004273FD">
            <w:pPr>
              <w:pStyle w:val="GPSDefinitionTerm"/>
              <w:rPr>
                <w:sz w:val="24"/>
                <w:szCs w:val="24"/>
              </w:rPr>
            </w:pPr>
            <w:r w:rsidRPr="00D27101">
              <w:rPr>
                <w:sz w:val="24"/>
                <w:szCs w:val="24"/>
              </w:rPr>
              <w:t>"Disaster"</w:t>
            </w:r>
          </w:p>
        </w:tc>
        <w:tc>
          <w:tcPr>
            <w:tcW w:w="5075" w:type="dxa"/>
          </w:tcPr>
          <w:p w14:paraId="36CCE9A0" w14:textId="325A1FDC" w:rsidR="004273FD" w:rsidRPr="00A8551E" w:rsidRDefault="004273FD" w:rsidP="004273FD">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bookmarkStart w:id="1" w:name="_GoBack"/>
            <w:bookmarkEnd w:id="1"/>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 xml:space="preserve">The Business Continuity Plan shall set out the arrangements that are to be invoked to ensure that the business processes facilitated by the provision of </w:t>
      </w:r>
      <w:r w:rsidRPr="00A8551E">
        <w:rPr>
          <w:rFonts w:ascii="Arial" w:hAnsi="Arial"/>
          <w:sz w:val="24"/>
          <w:szCs w:val="24"/>
        </w:rPr>
        <w:lastRenderedPageBreak/>
        <w:t>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w:t>
      </w:r>
      <w:r w:rsidRPr="00A8551E">
        <w:rPr>
          <w:rFonts w:ascii="Arial" w:hAnsi="Arial"/>
          <w:sz w:val="24"/>
          <w:szCs w:val="24"/>
        </w:rPr>
        <w:lastRenderedPageBreak/>
        <w:t>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06B9D" w14:textId="77777777" w:rsidR="00FC6566" w:rsidRDefault="00FC6566">
      <w:pPr>
        <w:spacing w:after="0"/>
      </w:pPr>
      <w:r>
        <w:separator/>
      </w:r>
    </w:p>
  </w:endnote>
  <w:endnote w:type="continuationSeparator" w:id="0">
    <w:p w14:paraId="5011B2E8" w14:textId="77777777" w:rsidR="00FC6566" w:rsidRDefault="00FC6566">
      <w:pPr>
        <w:spacing w:after="0"/>
      </w:pPr>
      <w:r>
        <w:continuationSeparator/>
      </w:r>
    </w:p>
  </w:endnote>
  <w:endnote w:type="continuationNotice" w:id="1">
    <w:p w14:paraId="49A4EFFD" w14:textId="77777777" w:rsidR="00FC6566" w:rsidRDefault="00FC6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roman"/>
    <w:notTrueType/>
    <w:pitch w:val="default"/>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77777777" w:rsidR="00852B76" w:rsidRPr="008E5FD2" w:rsidRDefault="00852B76" w:rsidP="00A8551E">
    <w:pPr>
      <w:pStyle w:val="Footer"/>
      <w:ind w:left="0"/>
      <w:rPr>
        <w:sz w:val="20"/>
      </w:rPr>
    </w:pPr>
    <w:r w:rsidRPr="008E5FD2">
      <w:rPr>
        <w:sz w:val="20"/>
      </w:rPr>
      <w:t>Framework Ref: RM</w:t>
    </w:r>
  </w:p>
  <w:p w14:paraId="6C0F09D5" w14:textId="5377676D"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2610F9">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33177" w14:textId="77777777" w:rsidR="00FC6566" w:rsidRDefault="00FC6566">
      <w:pPr>
        <w:spacing w:after="0"/>
      </w:pPr>
      <w:r>
        <w:separator/>
      </w:r>
    </w:p>
  </w:footnote>
  <w:footnote w:type="continuationSeparator" w:id="0">
    <w:p w14:paraId="6B60BCB2" w14:textId="77777777" w:rsidR="00FC6566" w:rsidRDefault="00FC6566">
      <w:pPr>
        <w:spacing w:after="0"/>
      </w:pPr>
      <w:r>
        <w:continuationSeparator/>
      </w:r>
    </w:p>
  </w:footnote>
  <w:footnote w:type="continuationNotice" w:id="1">
    <w:p w14:paraId="5988F246" w14:textId="77777777" w:rsidR="00FC6566" w:rsidRDefault="00FC6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2610F9"/>
    <w:rsid w:val="002F21CA"/>
    <w:rsid w:val="003F520F"/>
    <w:rsid w:val="004273FD"/>
    <w:rsid w:val="00465E44"/>
    <w:rsid w:val="00556F36"/>
    <w:rsid w:val="005723D0"/>
    <w:rsid w:val="00595EA2"/>
    <w:rsid w:val="00597A31"/>
    <w:rsid w:val="006515AB"/>
    <w:rsid w:val="007743AD"/>
    <w:rsid w:val="007D6728"/>
    <w:rsid w:val="00826917"/>
    <w:rsid w:val="00852B76"/>
    <w:rsid w:val="008E5FD2"/>
    <w:rsid w:val="009673F9"/>
    <w:rsid w:val="009C0B48"/>
    <w:rsid w:val="00A44C1C"/>
    <w:rsid w:val="00A557E4"/>
    <w:rsid w:val="00A8551E"/>
    <w:rsid w:val="00C1276A"/>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2EAD6-BFE3-4EBF-BA69-5A20B440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6348A2D1</Template>
  <TotalTime>0</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2020-02-27T14:12:00Z</dcterms:created>
  <dcterms:modified xsi:type="dcterms:W3CDTF">2020-06-24T08:41:00Z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